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83628" w:rsidP="00E71FC3">
      <w:pPr>
        <w:pStyle w:val="NoSpacing"/>
      </w:pPr>
      <w:r>
        <w:rPr>
          <w:u w:val="single"/>
        </w:rPr>
        <w:t>Matthew LEKE</w:t>
      </w:r>
      <w:r>
        <w:t xml:space="preserve">        (fl.1430-48)</w:t>
      </w:r>
    </w:p>
    <w:p w:rsidR="00083628" w:rsidRDefault="00083628" w:rsidP="00E71FC3">
      <w:pPr>
        <w:pStyle w:val="NoSpacing"/>
      </w:pPr>
      <w:r>
        <w:t>of London. Mercer.</w:t>
      </w:r>
    </w:p>
    <w:p w:rsidR="00083628" w:rsidRDefault="00083628" w:rsidP="00E71FC3">
      <w:pPr>
        <w:pStyle w:val="NoSpacing"/>
      </w:pPr>
    </w:p>
    <w:p w:rsidR="00083628" w:rsidRDefault="00083628" w:rsidP="00E71FC3">
      <w:pPr>
        <w:pStyle w:val="NoSpacing"/>
      </w:pPr>
    </w:p>
    <w:p w:rsidR="00083628" w:rsidRDefault="00083628" w:rsidP="00E71FC3">
      <w:pPr>
        <w:pStyle w:val="NoSpacing"/>
      </w:pPr>
      <w:r>
        <w:t xml:space="preserve">         1430-1</w:t>
      </w:r>
      <w:r>
        <w:tab/>
        <w:t>Apprentice of Thomas Dounton(q.v.).   (Jefferson p.1097)</w:t>
      </w:r>
    </w:p>
    <w:p w:rsidR="00083628" w:rsidRDefault="00083628" w:rsidP="00E71FC3">
      <w:pPr>
        <w:pStyle w:val="NoSpacing"/>
      </w:pPr>
      <w:r>
        <w:tab/>
        <w:t>1436</w:t>
      </w:r>
      <w:r>
        <w:tab/>
        <w:t>He was admitted into the Mercers’ Company.   (ibid.)</w:t>
      </w:r>
    </w:p>
    <w:p w:rsidR="00083628" w:rsidRDefault="00083628" w:rsidP="00E71FC3">
      <w:pPr>
        <w:pStyle w:val="NoSpacing"/>
      </w:pPr>
      <w:r>
        <w:t xml:space="preserve">         1437-8</w:t>
      </w:r>
      <w:r>
        <w:tab/>
        <w:t>He issued from his apprenticeship.   (ibid.)</w:t>
      </w:r>
    </w:p>
    <w:p w:rsidR="00083628" w:rsidRDefault="00083628" w:rsidP="00E71FC3">
      <w:pPr>
        <w:pStyle w:val="NoSpacing"/>
      </w:pPr>
      <w:r>
        <w:t xml:space="preserve">         1443-4</w:t>
      </w:r>
      <w:r>
        <w:tab/>
        <w:t>He had an apprentice called William Sonne(q.v.).  (ibid.)</w:t>
      </w:r>
    </w:p>
    <w:p w:rsidR="00083628" w:rsidRDefault="00083628" w:rsidP="00E71FC3">
      <w:pPr>
        <w:pStyle w:val="NoSpacing"/>
      </w:pPr>
      <w:r>
        <w:t xml:space="preserve">         1447-8</w:t>
      </w:r>
      <w:r>
        <w:tab/>
        <w:t>He had apprentices called William Ludworth(q.v.) and John Stanle(q.v.).</w:t>
      </w:r>
    </w:p>
    <w:p w:rsidR="00083628" w:rsidRDefault="00083628" w:rsidP="00E71FC3">
      <w:pPr>
        <w:pStyle w:val="NoSpacing"/>
      </w:pPr>
      <w:r>
        <w:tab/>
      </w:r>
      <w:r>
        <w:tab/>
        <w:t>(ibid.)</w:t>
      </w:r>
    </w:p>
    <w:p w:rsidR="00083628" w:rsidRDefault="00083628" w:rsidP="00E71FC3">
      <w:pPr>
        <w:pStyle w:val="NoSpacing"/>
      </w:pPr>
    </w:p>
    <w:p w:rsidR="00083628" w:rsidRDefault="00083628" w:rsidP="00E71FC3">
      <w:pPr>
        <w:pStyle w:val="NoSpacing"/>
      </w:pPr>
    </w:p>
    <w:p w:rsidR="00083628" w:rsidRPr="00083628" w:rsidRDefault="00083628" w:rsidP="00E71FC3">
      <w:pPr>
        <w:pStyle w:val="NoSpacing"/>
      </w:pPr>
      <w:r>
        <w:t>11 February 2017</w:t>
      </w:r>
      <w:bookmarkStart w:id="0" w:name="_GoBack"/>
      <w:bookmarkEnd w:id="0"/>
    </w:p>
    <w:sectPr w:rsidR="00083628" w:rsidRPr="000836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628" w:rsidRDefault="00083628" w:rsidP="00E71FC3">
      <w:pPr>
        <w:spacing w:after="0" w:line="240" w:lineRule="auto"/>
      </w:pPr>
      <w:r>
        <w:separator/>
      </w:r>
    </w:p>
  </w:endnote>
  <w:endnote w:type="continuationSeparator" w:id="0">
    <w:p w:rsidR="00083628" w:rsidRDefault="000836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628" w:rsidRDefault="00083628" w:rsidP="00E71FC3">
      <w:pPr>
        <w:spacing w:after="0" w:line="240" w:lineRule="auto"/>
      </w:pPr>
      <w:r>
        <w:separator/>
      </w:r>
    </w:p>
  </w:footnote>
  <w:footnote w:type="continuationSeparator" w:id="0">
    <w:p w:rsidR="00083628" w:rsidRDefault="000836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628"/>
    <w:rsid w:val="000836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ECBA"/>
  <w15:chartTrackingRefBased/>
  <w15:docId w15:val="{61442D1C-E16A-4D41-A90F-D87B816D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2017-02-11T20:45:00Z</dcterms:created>
  <dcterms:modified xsi:type="dcterms:W3CDTF">2017-02-11T20:51:00Z</dcterms:modified>
</cp:coreProperties>
</file>